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B627D">
        <w:rPr>
          <w:rFonts w:cs="Arial"/>
          <w:b/>
          <w:caps/>
          <w:sz w:val="28"/>
          <w:szCs w:val="28"/>
        </w:rPr>
        <w:t>1583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B627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Providências cabíveis junto à Secretaria de Infraestrutura visando ao fechamento de um buraco no asfalto da Rua João Justino Pereira, altura do número 148, Jardim São Luiz.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8763A" w:rsidRDefault="0028763A" w:rsidP="0028763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>
        <w:rPr>
          <w:rFonts w:cs="Arial"/>
        </w:rPr>
        <w:t xml:space="preserve">s providências cabíveis junto à Secretaria de Infraestrutura </w:t>
      </w:r>
      <w:r w:rsidRPr="00A310CB">
        <w:rPr>
          <w:rFonts w:cs="Arial"/>
        </w:rPr>
        <w:t xml:space="preserve">visando </w:t>
      </w:r>
      <w:r>
        <w:rPr>
          <w:rFonts w:cs="Arial"/>
        </w:rPr>
        <w:t xml:space="preserve">ao </w:t>
      </w:r>
      <w:r w:rsidRPr="00ED61B8">
        <w:rPr>
          <w:rFonts w:cs="Arial"/>
        </w:rPr>
        <w:t xml:space="preserve">fechamento de um buraco no asfalto da </w:t>
      </w:r>
      <w:r w:rsidRPr="00485585">
        <w:rPr>
          <w:rFonts w:cs="Arial"/>
        </w:rPr>
        <w:t xml:space="preserve">Rua João Justino Pereira, altura do número 148, </w:t>
      </w:r>
      <w:r>
        <w:rPr>
          <w:rFonts w:cs="Arial"/>
        </w:rPr>
        <w:t>Jardim São Lu</w:t>
      </w:r>
      <w:r w:rsidR="00FA5D9D">
        <w:rPr>
          <w:rFonts w:cs="Arial"/>
        </w:rPr>
        <w:t>iz</w:t>
      </w:r>
      <w:r>
        <w:rPr>
          <w:rFonts w:cs="Arial"/>
        </w:rPr>
        <w:t>.</w:t>
      </w:r>
    </w:p>
    <w:p w:rsidR="0028763A" w:rsidRDefault="0028763A" w:rsidP="0028763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10C8D">
        <w:rPr>
          <w:rFonts w:cs="Arial"/>
        </w:rPr>
        <w:t xml:space="preserve">Destacamos </w:t>
      </w:r>
      <w:r>
        <w:rPr>
          <w:rFonts w:cs="Arial"/>
        </w:rPr>
        <w:t>a abertura</w:t>
      </w:r>
      <w:r w:rsidRPr="00B10C8D">
        <w:rPr>
          <w:rFonts w:cs="Arial"/>
        </w:rPr>
        <w:t xml:space="preserve"> do </w:t>
      </w:r>
      <w:r w:rsidRPr="00485585">
        <w:rPr>
          <w:rFonts w:cs="Arial"/>
          <w:b/>
        </w:rPr>
        <w:t>PROTOCOLO</w:t>
      </w:r>
      <w:r w:rsidRPr="00B10C8D">
        <w:rPr>
          <w:rFonts w:cs="Arial"/>
          <w:b/>
        </w:rPr>
        <w:t xml:space="preserve"> Nº </w:t>
      </w:r>
      <w:r>
        <w:rPr>
          <w:rFonts w:cs="Arial"/>
          <w:b/>
        </w:rPr>
        <w:t>INFRA</w:t>
      </w:r>
      <w:r w:rsidRPr="00B10C8D">
        <w:rPr>
          <w:rFonts w:cs="Arial"/>
          <w:b/>
        </w:rPr>
        <w:t xml:space="preserve"> </w:t>
      </w:r>
      <w:r>
        <w:rPr>
          <w:rFonts w:cs="Arial"/>
          <w:b/>
        </w:rPr>
        <w:t>6153</w:t>
      </w:r>
      <w:r w:rsidRPr="00B10C8D">
        <w:rPr>
          <w:rFonts w:cs="Arial"/>
          <w:b/>
        </w:rPr>
        <w:t>/2021</w:t>
      </w:r>
      <w:r w:rsidRPr="00B10C8D">
        <w:rPr>
          <w:rFonts w:cs="Arial"/>
        </w:rPr>
        <w:t xml:space="preserve">, de </w:t>
      </w:r>
      <w:r>
        <w:rPr>
          <w:rFonts w:cs="Arial"/>
        </w:rPr>
        <w:t>25 de maio</w:t>
      </w:r>
      <w:r w:rsidRPr="00B10C8D">
        <w:rPr>
          <w:rFonts w:cs="Arial"/>
        </w:rPr>
        <w:t xml:space="preserve"> de 2021, referente ao assunto.</w:t>
      </w:r>
    </w:p>
    <w:p w:rsidR="0028763A" w:rsidRDefault="0028763A" w:rsidP="0028763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1840AD">
        <w:rPr>
          <w:rFonts w:cs="Arial"/>
        </w:rPr>
        <w:t>a certeza de recebermos especial atenção ao indicado, subscrevemos agradecidos.</w:t>
      </w:r>
    </w:p>
    <w:p w:rsidR="00FA5D9D" w:rsidRPr="001840AD" w:rsidRDefault="00FA5D9D" w:rsidP="0028763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5467F" w:rsidRDefault="0075467F" w:rsidP="0075467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75467F" w:rsidRDefault="0075467F" w:rsidP="0075467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5467F" w:rsidRDefault="0075467F" w:rsidP="0075467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B0801" w:rsidRDefault="006B0801" w:rsidP="0075467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5467F" w:rsidRDefault="0075467F" w:rsidP="006B0801">
      <w:pPr>
        <w:tabs>
          <w:tab w:val="left" w:pos="-600"/>
          <w:tab w:val="left" w:pos="4508"/>
        </w:tabs>
        <w:jc w:val="center"/>
        <w:rPr>
          <w:rFonts w:cs="Arial"/>
        </w:rPr>
      </w:pPr>
      <w:r>
        <w:rPr>
          <w:rFonts w:cs="Arial"/>
        </w:rPr>
        <w:t>MARIA AMÉLIA</w:t>
      </w:r>
    </w:p>
    <w:p w:rsidR="006B0801" w:rsidRDefault="0075467F" w:rsidP="006B0801">
      <w:pPr>
        <w:tabs>
          <w:tab w:val="left" w:pos="-600"/>
          <w:tab w:val="left" w:pos="4508"/>
        </w:tabs>
        <w:jc w:val="center"/>
        <w:rPr>
          <w:rFonts w:cs="Arial"/>
        </w:rPr>
      </w:pPr>
      <w:r>
        <w:rPr>
          <w:rFonts w:cs="Arial"/>
        </w:rPr>
        <w:t>Vereadora – PSDB</w:t>
      </w:r>
    </w:p>
    <w:p w:rsidR="006B0801" w:rsidRDefault="006B0801">
      <w:pPr>
        <w:rPr>
          <w:rFonts w:cs="Arial"/>
        </w:rPr>
      </w:pPr>
      <w:r>
        <w:rPr>
          <w:rFonts w:cs="Arial"/>
        </w:rPr>
        <w:br w:type="page"/>
      </w:r>
    </w:p>
    <w:p w:rsidR="006B0801" w:rsidRDefault="006B0801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28763A" w:rsidRPr="00ED4D34" w:rsidRDefault="006B0801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06430E1">
            <wp:extent cx="4320000" cy="5763388"/>
            <wp:effectExtent l="0" t="0" r="4445" b="889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5763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8763A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06F" w:rsidRDefault="003F306F">
      <w:r>
        <w:separator/>
      </w:r>
    </w:p>
  </w:endnote>
  <w:endnote w:type="continuationSeparator" w:id="0">
    <w:p w:rsidR="003F306F" w:rsidRDefault="003F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06F" w:rsidRDefault="003F306F">
      <w:r>
        <w:separator/>
      </w:r>
    </w:p>
  </w:footnote>
  <w:footnote w:type="continuationSeparator" w:id="0">
    <w:p w:rsidR="003F306F" w:rsidRDefault="003F3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0801">
      <w:rPr>
        <w:rFonts w:cs="Arial"/>
        <w:b/>
        <w:sz w:val="20"/>
        <w:szCs w:val="20"/>
        <w:u w:val="single"/>
      </w:rPr>
      <w:t>1583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B0801">
      <w:rPr>
        <w:rFonts w:cs="Arial"/>
        <w:b/>
        <w:sz w:val="20"/>
        <w:szCs w:val="20"/>
        <w:u w:val="single"/>
      </w:rPr>
      <w:t>– Vereadora Maria Amélia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F77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F77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8763A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861AE"/>
    <w:rsid w:val="00397FF3"/>
    <w:rsid w:val="003A77BE"/>
    <w:rsid w:val="003D2880"/>
    <w:rsid w:val="003E188F"/>
    <w:rsid w:val="003F306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106B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7AA0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801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4478"/>
    <w:rsid w:val="00715F74"/>
    <w:rsid w:val="00725205"/>
    <w:rsid w:val="00725E66"/>
    <w:rsid w:val="007274B8"/>
    <w:rsid w:val="00727CDB"/>
    <w:rsid w:val="0073407F"/>
    <w:rsid w:val="007546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627D"/>
    <w:rsid w:val="008C33AB"/>
    <w:rsid w:val="008C72B7"/>
    <w:rsid w:val="008F1E6B"/>
    <w:rsid w:val="008F7625"/>
    <w:rsid w:val="00906564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9F778D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01A5"/>
    <w:rsid w:val="00BF791A"/>
    <w:rsid w:val="00C06926"/>
    <w:rsid w:val="00C06BEA"/>
    <w:rsid w:val="00C36E68"/>
    <w:rsid w:val="00C42806"/>
    <w:rsid w:val="00C44D39"/>
    <w:rsid w:val="00C45509"/>
    <w:rsid w:val="00C534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C7CA4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A5D9D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9745-F5AA-4CA9-B3B2-F8DF4E4E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2020-03-16T12:28:00Z</cp:lastPrinted>
  <dcterms:created xsi:type="dcterms:W3CDTF">2021-05-31T14:32:00Z</dcterms:created>
  <dcterms:modified xsi:type="dcterms:W3CDTF">2021-06-01T11:09:00Z</dcterms:modified>
</cp:coreProperties>
</file>